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25ADB" w14:textId="77777777" w:rsidR="00827548" w:rsidRDefault="00827548" w:rsidP="00827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DARELL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BE447D2" w14:textId="77777777" w:rsidR="00827548" w:rsidRDefault="00827548" w:rsidP="00827548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Littlecote</w:t>
      </w:r>
      <w:proofErr w:type="spellEnd"/>
      <w:r>
        <w:rPr>
          <w:rFonts w:ascii="Times New Roman" w:hAnsi="Times New Roman" w:cs="Times New Roman"/>
        </w:rPr>
        <w:t>, Wiltshire. Widow.</w:t>
      </w:r>
    </w:p>
    <w:bookmarkEnd w:id="0"/>
    <w:p w14:paraId="4FA408F9" w14:textId="77777777" w:rsidR="00827548" w:rsidRDefault="00827548" w:rsidP="00827548">
      <w:pPr>
        <w:rPr>
          <w:rFonts w:ascii="Times New Roman" w:hAnsi="Times New Roman" w:cs="Times New Roman"/>
        </w:rPr>
      </w:pPr>
    </w:p>
    <w:p w14:paraId="62F90F72" w14:textId="77777777" w:rsidR="00827548" w:rsidRDefault="00827548" w:rsidP="00827548">
      <w:pPr>
        <w:rPr>
          <w:rFonts w:ascii="Times New Roman" w:hAnsi="Times New Roman" w:cs="Times New Roman"/>
        </w:rPr>
      </w:pPr>
    </w:p>
    <w:p w14:paraId="07D28433" w14:textId="77777777" w:rsidR="00827548" w:rsidRDefault="00827548" w:rsidP="00827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Sir George(q.v.)</w:t>
      </w:r>
    </w:p>
    <w:p w14:paraId="32264EB4" w14:textId="77777777" w:rsidR="00827548" w:rsidRDefault="00827548" w:rsidP="00827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02A60F62" w14:textId="77777777" w:rsidR="00827548" w:rsidRDefault="00827548" w:rsidP="00827548">
      <w:pPr>
        <w:rPr>
          <w:rFonts w:ascii="Times New Roman" w:hAnsi="Times New Roman" w:cs="Times New Roman"/>
        </w:rPr>
      </w:pPr>
    </w:p>
    <w:p w14:paraId="37A8DAB9" w14:textId="77777777" w:rsidR="00827548" w:rsidRDefault="00827548" w:rsidP="00827548">
      <w:pPr>
        <w:rPr>
          <w:rFonts w:ascii="Times New Roman" w:hAnsi="Times New Roman" w:cs="Times New Roman"/>
        </w:rPr>
      </w:pPr>
    </w:p>
    <w:p w14:paraId="63DBC6EB" w14:textId="77777777" w:rsidR="00827548" w:rsidRDefault="00827548" w:rsidP="00827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Mynes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her,</w:t>
      </w:r>
    </w:p>
    <w:p w14:paraId="016B22CE" w14:textId="77777777" w:rsidR="00827548" w:rsidRDefault="00827548" w:rsidP="0082754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Sir George’s executrix, Oliver </w:t>
      </w:r>
      <w:proofErr w:type="spellStart"/>
      <w:r>
        <w:rPr>
          <w:rFonts w:ascii="Times New Roman" w:hAnsi="Times New Roman" w:cs="Times New Roman"/>
        </w:rPr>
        <w:t>Sherde</w:t>
      </w:r>
      <w:proofErr w:type="spellEnd"/>
      <w:r>
        <w:rPr>
          <w:rFonts w:ascii="Times New Roman" w:hAnsi="Times New Roman" w:cs="Times New Roman"/>
        </w:rPr>
        <w:t xml:space="preserve"> of Winchester, Hampshire(q.v.), Anne Broke of Westminster(q.v.) and Matthew Davy of </w:t>
      </w:r>
      <w:proofErr w:type="spellStart"/>
      <w:r>
        <w:rPr>
          <w:rFonts w:ascii="Times New Roman" w:hAnsi="Times New Roman" w:cs="Times New Roman"/>
        </w:rPr>
        <w:t>Pooll</w:t>
      </w:r>
      <w:proofErr w:type="spellEnd"/>
      <w:r>
        <w:rPr>
          <w:rFonts w:ascii="Times New Roman" w:hAnsi="Times New Roman" w:cs="Times New Roman"/>
        </w:rPr>
        <w:t>, Wales(q.v.).</w:t>
      </w:r>
    </w:p>
    <w:p w14:paraId="0622EEDD" w14:textId="77777777" w:rsidR="00827548" w:rsidRDefault="00827548" w:rsidP="0082754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(ibid.)</w:t>
      </w:r>
    </w:p>
    <w:p w14:paraId="05324658" w14:textId="77777777" w:rsidR="00827548" w:rsidRDefault="00827548" w:rsidP="00827548">
      <w:pPr>
        <w:rPr>
          <w:rFonts w:ascii="Times New Roman" w:hAnsi="Times New Roman" w:cs="Times New Roman"/>
        </w:rPr>
      </w:pPr>
    </w:p>
    <w:p w14:paraId="74C14376" w14:textId="77777777" w:rsidR="00827548" w:rsidRDefault="00827548" w:rsidP="00827548">
      <w:pPr>
        <w:rPr>
          <w:rFonts w:ascii="Times New Roman" w:hAnsi="Times New Roman" w:cs="Times New Roman"/>
        </w:rPr>
      </w:pPr>
    </w:p>
    <w:p w14:paraId="35460E37" w14:textId="77777777" w:rsidR="00827548" w:rsidRDefault="00827548" w:rsidP="00827548">
      <w:pPr>
        <w:rPr>
          <w:rFonts w:ascii="Times New Roman" w:hAnsi="Times New Roman" w:cs="Times New Roman"/>
        </w:rPr>
      </w:pPr>
    </w:p>
    <w:p w14:paraId="5B9C1E3C" w14:textId="77777777" w:rsidR="00827548" w:rsidRDefault="00827548" w:rsidP="008275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July 2018</w:t>
      </w:r>
    </w:p>
    <w:p w14:paraId="0BB21393" w14:textId="77777777" w:rsidR="006B2F86" w:rsidRPr="00E71FC3" w:rsidRDefault="0082754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11AD6" w14:textId="77777777" w:rsidR="00827548" w:rsidRDefault="00827548" w:rsidP="00E71FC3">
      <w:r>
        <w:separator/>
      </w:r>
    </w:p>
  </w:endnote>
  <w:endnote w:type="continuationSeparator" w:id="0">
    <w:p w14:paraId="31EFE898" w14:textId="77777777" w:rsidR="00827548" w:rsidRDefault="008275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481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59AAF" w14:textId="77777777" w:rsidR="00827548" w:rsidRDefault="00827548" w:rsidP="00E71FC3">
      <w:r>
        <w:separator/>
      </w:r>
    </w:p>
  </w:footnote>
  <w:footnote w:type="continuationSeparator" w:id="0">
    <w:p w14:paraId="42DB0E08" w14:textId="77777777" w:rsidR="00827548" w:rsidRDefault="008275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48"/>
    <w:rsid w:val="001A7C09"/>
    <w:rsid w:val="00577BD5"/>
    <w:rsid w:val="00656CBA"/>
    <w:rsid w:val="006A1F77"/>
    <w:rsid w:val="00733BE7"/>
    <w:rsid w:val="0082754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A01AD"/>
  <w15:chartTrackingRefBased/>
  <w15:docId w15:val="{7469EAAA-76C8-408E-B8F8-47BB2916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5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2018-07-28T19:20:00Z</dcterms:created>
  <dcterms:modified xsi:type="dcterms:W3CDTF">2018-07-28T19:20:00Z</dcterms:modified>
</cp:coreProperties>
</file>